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宋体" w:cs="Times New Roman"/>
          <w:sz w:val="24"/>
          <w:szCs w:val="24"/>
        </w:rPr>
      </w:pPr>
    </w:p>
    <w:p>
      <w:bookmarkStart w:id="0" w:name="_GoBack"/>
      <w:bookmarkEnd w:id="0"/>
      <w:r>
        <w:pict>
          <v:rect id="_x0000_s1029" o:spid="_x0000_s1029" o:spt="1" style="position:absolute;left:0pt;flip:x;margin-left:-3pt;margin-top:14.95pt;height:329.2pt;width:568.35pt;z-index:251659264;mso-width-relative:page;mso-height-relative:page;" filled="f" stroked="t" coordsize="21600,21600">
            <v:path/>
            <v:fill on="f" focussize="0,0"/>
            <v:stroke weight="2.25pt" color="#000000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</w:p>
              </w:txbxContent>
            </v:textbox>
          </v:rect>
        </w:pict>
      </w:r>
    </w:p>
    <w:p>
      <w:pPr>
        <w:rPr>
          <w:rFonts w:hint="eastAsia" w:eastAsia="宋体" w:cs="Times New Roman"/>
          <w:lang w:eastAsia="zh-CN"/>
        </w:rPr>
      </w:pPr>
      <w:r>
        <w:pict>
          <v:shape id="_x0000_s1122" o:spid="_x0000_s1122" o:spt="202" type="#_x0000_t202" style="position:absolute;left:0pt;margin-left:217.4pt;margin-top:253.55pt;height:21.75pt;width:143.85pt;z-index:25168793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5</w:t>
                  </w:r>
                  <w:r>
                    <w:rPr>
                      <w:b/>
                      <w:bCs/>
                      <w:color w:val="FFFF00"/>
                    </w:rPr>
                    <w:t>#</w:t>
                  </w: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无组织废气监测点</w:t>
                  </w:r>
                </w:p>
              </w:txbxContent>
            </v:textbox>
          </v:shape>
        </w:pict>
      </w:r>
      <w:r>
        <w:pict>
          <v:shape id="_x0000_s1087" o:spid="_x0000_s1087" o:spt="202" type="#_x0000_t202" style="position:absolute;left:0pt;margin-left:283.95pt;margin-top:240.05pt;height:21.75pt;width:30.65pt;z-index:25167360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C0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C00000"/>
                      <w:lang w:val="en-US" w:eastAsia="zh-CN"/>
                    </w:rPr>
                    <w:t>3</w:t>
                  </w:r>
                  <w:r>
                    <w:rPr>
                      <w:b/>
                      <w:bCs/>
                      <w:color w:val="C00000"/>
                    </w:rPr>
                    <w:t>#</w:t>
                  </w:r>
                </w:p>
              </w:txbxContent>
            </v:textbox>
          </v:shape>
        </w:pict>
      </w:r>
      <w:r>
        <w:pict>
          <v:shape id="_x0000_s1123" o:spid="_x0000_s1123" o:spt="202" type="#_x0000_t202" style="position:absolute;left:0pt;margin-left:254.9pt;margin-top:117.8pt;height:21.75pt;width:143.85pt;z-index:25168896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3</w:t>
                  </w:r>
                  <w:r>
                    <w:rPr>
                      <w:b/>
                      <w:bCs/>
                      <w:color w:val="FFFF00"/>
                    </w:rPr>
                    <w:t>#</w:t>
                  </w: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无组织废气监测点</w:t>
                  </w:r>
                </w:p>
              </w:txbxContent>
            </v:textbox>
          </v:shape>
        </w:pict>
      </w:r>
      <w:r>
        <w:pict>
          <v:shape id="_x0000_s1121" o:spid="_x0000_s1121" o:spt="202" type="#_x0000_t202" style="position:absolute;left:0pt;margin-left:340.4pt;margin-top:237.05pt;height:21.75pt;width:143.85pt;z-index:25168691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4</w:t>
                  </w:r>
                  <w:r>
                    <w:rPr>
                      <w:b/>
                      <w:bCs/>
                      <w:color w:val="FFFF00"/>
                    </w:rPr>
                    <w:t>#</w:t>
                  </w: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无组织废气监测点</w:t>
                  </w:r>
                </w:p>
              </w:txbxContent>
            </v:textbox>
          </v:shape>
        </w:pict>
      </w:r>
      <w:r>
        <w:pict>
          <v:shape id="_x0000_s1120" o:spid="_x0000_s1120" o:spt="120" type="#_x0000_t120" style="position:absolute;left:0pt;margin-left:260.95pt;margin-top:238.45pt;height:6pt;width:6.1pt;z-index:251685888;mso-width-relative:page;mso-height-relative:page;" filled="f" stroked="t" coordsize="21600,21600">
            <v:path/>
            <v:fill on="f" focussize="0,0"/>
            <v:stroke weight="1.5pt" color="#FFFF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pict>
          <v:shape id="_x0000_s1119" o:spid="_x0000_s1119" o:spt="120" type="#_x0000_t120" style="position:absolute;left:0pt;margin-left:331.45pt;margin-top:240.7pt;height:6pt;width:6.1pt;z-index:251684864;mso-width-relative:page;mso-height-relative:page;" filled="f" stroked="t" coordsize="21600,21600">
            <v:path/>
            <v:fill on="f" focussize="0,0"/>
            <v:stroke weight="1.5pt" color="#FFFF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pict>
          <v:shape id="_x0000_s1118" o:spid="_x0000_s1118" o:spt="120" type="#_x0000_t120" style="position:absolute;left:0pt;margin-left:263.95pt;margin-top:146.2pt;height:6pt;width:6.1pt;z-index:251683840;mso-width-relative:page;mso-height-relative:page;" filled="f" stroked="t" coordsize="21600,21600">
            <v:path/>
            <v:fill on="f" focussize="0,0"/>
            <v:stroke weight="1.5pt" color="#FFFF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pict>
          <v:shape id="_x0000_s1068" o:spid="_x0000_s1068" o:spt="202" type="#_x0000_t202" style="position:absolute;left:0pt;margin-left:332.15pt;margin-top:163.55pt;height:21.75pt;width:95.9pt;z-index:25166233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2</w:t>
                  </w:r>
                  <w:r>
                    <w:rPr>
                      <w:b/>
                      <w:bCs/>
                      <w:color w:val="FFFF00"/>
                    </w:rPr>
                    <w:t>#</w:t>
                  </w:r>
                  <w:r>
                    <w:rPr>
                      <w:rFonts w:hint="eastAsia"/>
                      <w:b/>
                      <w:bCs/>
                      <w:color w:val="FFFF00"/>
                      <w:lang w:eastAsia="zh-CN"/>
                    </w:rPr>
                    <w:t>：</w:t>
                  </w: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锅炉排气筒</w:t>
                  </w:r>
                </w:p>
              </w:txbxContent>
            </v:textbox>
          </v:shape>
        </w:pict>
      </w:r>
      <w:r>
        <w:pict>
          <v:shape id="_x0000_s1117" o:spid="_x0000_s1117" o:spt="202" type="#_x0000_t202" style="position:absolute;left:0pt;margin-left:488.55pt;margin-top:302.9pt;height:23.95pt;width:93.7pt;z-index:25168281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0000"/>
                      <w:lang w:val="en-US" w:eastAsia="zh-CN"/>
                    </w:rPr>
                  </w:pPr>
                  <w:r>
                    <w:rPr>
                      <w:rFonts w:hint="eastAsia" w:cs="Times New Roman"/>
                      <w:color w:val="FF0000"/>
                      <w:lang w:val="en-US" w:eastAsia="zh-CN"/>
                    </w:rPr>
                    <w:t>废水监测点位</w:t>
                  </w:r>
                </w:p>
              </w:txbxContent>
            </v:textbox>
          </v:shape>
        </w:pict>
      </w:r>
      <w:r>
        <w:pict>
          <v:shape id="_x0000_s1080" o:spid="_x0000_s1080" o:spt="202" type="#_x0000_t202" style="position:absolute;left:0pt;margin-left:486.3pt;margin-top:285.65pt;height:23.95pt;width:93.7pt;z-index:25166643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0000"/>
                      <w:lang w:val="en-US" w:eastAsia="zh-CN"/>
                    </w:rPr>
                  </w:pPr>
                  <w:r>
                    <w:rPr>
                      <w:rFonts w:hint="eastAsia" w:cs="Times New Roman"/>
                      <w:color w:val="FF0000"/>
                      <w:lang w:val="en-US" w:eastAsia="zh-CN"/>
                    </w:rPr>
                    <w:t>噪声监测点位</w:t>
                  </w:r>
                </w:p>
              </w:txbxContent>
            </v:textbox>
          </v:shape>
        </w:pict>
      </w:r>
      <w:r>
        <w:pict>
          <v:shape id="_x0000_s1058" o:spid="_x0000_s1058" o:spt="120" type="#_x0000_t120" style="position:absolute;left:0pt;margin-left:467.8pt;margin-top:275pt;height:6pt;width:6.1pt;z-index:251660288;mso-width-relative:page;mso-height-relative:page;" filled="f" stroked="t" coordsize="21600,21600">
            <v:path/>
            <v:fill on="f" focussize="0,0"/>
            <v:stroke weight="1.5pt" color="#FFFF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rect id="_x0000_s1116" o:spid="_x0000_s1116" o:spt="1" style="position:absolute;left:0pt;margin-left:467.85pt;margin-top:310.9pt;height:6.75pt;width:9.75pt;z-index:251681792;mso-width-relative:page;mso-height-relative:page;" fillcolor="#00B050" filled="t" stroked="t" coordsize="21600,21600">
            <v:path/>
            <v:fill on="t" color2="#FFFFFF" focussize="0,0"/>
            <v:stroke color="#000000"/>
            <v:imagedata o:title=""/>
            <o:lock v:ext="edit" aspectratio="f"/>
          </v:rect>
        </w:pict>
      </w:r>
      <w:r>
        <w:pict>
          <v:shape id="_x0000_s1115" o:spid="_x0000_s1115" o:spt="202" type="#_x0000_t202" style="position:absolute;left:0pt;margin-left:181.65pt;margin-top:214.75pt;height:21.75pt;width:103.4pt;z-index:25168076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1</w:t>
                  </w:r>
                  <w:r>
                    <w:rPr>
                      <w:b/>
                      <w:bCs/>
                      <w:color w:val="FFFF00"/>
                    </w:rPr>
                    <w:t>#</w:t>
                  </w:r>
                  <w:r>
                    <w:rPr>
                      <w:rFonts w:hint="eastAsia"/>
                      <w:b/>
                      <w:bCs/>
                      <w:color w:val="FFFF00"/>
                      <w:lang w:eastAsia="zh-CN"/>
                    </w:rPr>
                    <w:t>：</w:t>
                  </w: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废水排放口</w:t>
                  </w:r>
                </w:p>
              </w:txbxContent>
            </v:textbox>
          </v:shape>
        </w:pict>
      </w:r>
      <w:r>
        <w:rPr>
          <w:sz w:val="21"/>
        </w:rPr>
        <w:pict>
          <v:rect id="_x0000_s1114" o:spid="_x0000_s1114" o:spt="1" style="position:absolute;left:0pt;margin-left:251.85pt;margin-top:205.15pt;height:6.75pt;width:9.75pt;z-index:251679744;mso-width-relative:page;mso-height-relative:page;" fillcolor="#00B050" filled="t" stroked="t" coordsize="21600,21600">
            <v:path/>
            <v:fill on="t" color2="#FFFFFF" focussize="0,0"/>
            <v:stroke color="#000000"/>
            <v:imagedata o:title=""/>
            <o:lock v:ext="edit" aspectratio="f"/>
          </v:rect>
        </w:pict>
      </w:r>
      <w:r>
        <w:pict>
          <v:shape id="_x0000_s1085" o:spid="_x0000_s1085" o:spt="202" type="#_x0000_t202" style="position:absolute;left:0pt;margin-left:325.2pt;margin-top:138.8pt;height:21.75pt;width:30.65pt;z-index:25167155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C0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C00000"/>
                      <w:lang w:val="en-US" w:eastAsia="zh-CN"/>
                    </w:rPr>
                    <w:t>1</w:t>
                  </w:r>
                  <w:r>
                    <w:rPr>
                      <w:b/>
                      <w:bCs/>
                      <w:color w:val="C00000"/>
                    </w:rPr>
                    <w:t>#</w:t>
                  </w:r>
                </w:p>
              </w:txbxContent>
            </v:textbox>
          </v:shape>
        </w:pict>
      </w:r>
      <w:r>
        <w:pict>
          <v:shape id="_x0000_s1086" o:spid="_x0000_s1086" o:spt="202" type="#_x0000_t202" style="position:absolute;left:0pt;margin-left:330.45pt;margin-top:216.05pt;height:21.75pt;width:30.65pt;z-index:25167257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C0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C00000"/>
                      <w:lang w:val="en-US" w:eastAsia="zh-CN"/>
                    </w:rPr>
                    <w:t>2</w:t>
                  </w:r>
                  <w:r>
                    <w:rPr>
                      <w:b/>
                      <w:bCs/>
                      <w:color w:val="C00000"/>
                    </w:rPr>
                    <w:t>#</w:t>
                  </w:r>
                </w:p>
              </w:txbxContent>
            </v:textbox>
          </v:shape>
        </w:pict>
      </w:r>
      <w:r>
        <w:pict>
          <v:shape id="_x0000_s1090" o:spid="_x0000_s1090" o:spt="202" type="#_x0000_t202" style="position:absolute;left:0pt;margin-left:334.65pt;margin-top:184pt;height:21.75pt;width:103.4pt;z-index:25167667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1</w:t>
                  </w:r>
                  <w:r>
                    <w:rPr>
                      <w:b/>
                      <w:bCs/>
                      <w:color w:val="FFFF00"/>
                    </w:rPr>
                    <w:t>#</w:t>
                  </w:r>
                  <w:r>
                    <w:rPr>
                      <w:rFonts w:hint="eastAsia"/>
                      <w:b/>
                      <w:bCs/>
                      <w:color w:val="FFFF00"/>
                      <w:lang w:eastAsia="zh-CN"/>
                    </w:rPr>
                    <w:t>：</w:t>
                  </w:r>
                  <w:r>
                    <w:rPr>
                      <w:rFonts w:hint="eastAsia"/>
                      <w:b/>
                      <w:bCs/>
                      <w:color w:val="FFFF00"/>
                      <w:lang w:val="en-US" w:eastAsia="zh-CN"/>
                    </w:rPr>
                    <w:t>臭气排气筒</w:t>
                  </w:r>
                </w:p>
              </w:txbxContent>
            </v:textbox>
          </v:shape>
        </w:pict>
      </w:r>
      <w:r>
        <w:pict>
          <v:shape id="_x0000_s1066" o:spid="_x0000_s1066" o:spt="120" type="#_x0000_t120" style="position:absolute;left:0pt;margin-left:324.05pt;margin-top:193.9pt;height:6pt;width:6.1pt;z-index:251661312;mso-width-relative:page;mso-height-relative:page;" filled="f" stroked="t" coordsize="21600,21600">
            <v:path/>
            <v:fill on="f" focussize="0,0"/>
            <v:stroke weight="1.5pt" color="#FFFF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pict>
          <v:shape id="_x0000_s1089" o:spid="_x0000_s1089" o:spt="120" type="#_x0000_t120" style="position:absolute;left:0pt;margin-left:323.95pt;margin-top:164.2pt;height:6pt;width:6.1pt;z-index:251675648;mso-width-relative:page;mso-height-relative:page;" filled="f" stroked="t" coordsize="21600,21600">
            <v:path/>
            <v:fill on="f" focussize="0,0"/>
            <v:stroke weight="1.5pt" color="#FFFF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pict>
          <v:shape id="_x0000_s1081" o:spid="_x0000_s1081" o:spt="5" type="#_x0000_t5" style="position:absolute;left:0pt;margin-left:277.05pt;margin-top:239.1pt;height:7.85pt;width:9.05pt;z-index:251667456;mso-width-relative:page;mso-height-relative:page;" fillcolor="#FF0000" filled="f" o:preferrelative="t" stroked="t" coordsize="21600,21600">
            <v:path/>
            <v:fill on="f" focussize="0,0"/>
            <v:stroke weight="1.5pt" color="#800000" miterlimit="2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pict>
          <v:shape id="_x0000_s1082" o:spid="_x0000_s1082" o:spt="5" type="#_x0000_t5" style="position:absolute;left:0pt;margin-left:251.55pt;margin-top:174.6pt;height:7.85pt;width:9.05pt;z-index:251668480;mso-width-relative:page;mso-height-relative:page;" fillcolor="#FF0000" filled="f" o:preferrelative="t" stroked="t" coordsize="21600,21600">
            <v:path/>
            <v:fill on="f" focussize="0,0"/>
            <v:stroke weight="1.5pt" color="#800000" miterlimit="2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pict>
          <v:shape id="_x0000_s1088" o:spid="_x0000_s1088" o:spt="202" type="#_x0000_t202" style="position:absolute;left:0pt;margin-left:221.7pt;margin-top:172.55pt;height:21.75pt;width:30.65pt;z-index:25167462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C00000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C00000"/>
                      <w:lang w:val="en-US" w:eastAsia="zh-CN"/>
                    </w:rPr>
                    <w:t>4</w:t>
                  </w:r>
                  <w:r>
                    <w:rPr>
                      <w:b/>
                      <w:bCs/>
                      <w:color w:val="C00000"/>
                    </w:rPr>
                    <w:t>#</w:t>
                  </w:r>
                </w:p>
              </w:txbxContent>
            </v:textbox>
          </v:shape>
        </w:pict>
      </w:r>
      <w:r>
        <w:pict>
          <v:shape id="_x0000_s1083" o:spid="_x0000_s1083" o:spt="5" type="#_x0000_t5" style="position:absolute;left:0pt;margin-left:338.55pt;margin-top:205.35pt;height:7.85pt;width:9.05pt;z-index:251669504;mso-width-relative:page;mso-height-relative:page;" fillcolor="#FF0000" filled="f" o:preferrelative="t" stroked="t" coordsize="21600,21600">
            <v:path/>
            <v:fill on="f" focussize="0,0"/>
            <v:stroke weight="1.5pt" color="#800000" miterlimit="2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pict>
          <v:shape id="_x0000_s1084" o:spid="_x0000_s1084" o:spt="5" type="#_x0000_t5" style="position:absolute;left:0pt;margin-left:311.55pt;margin-top:144.6pt;height:7.85pt;width:9.05pt;z-index:251670528;mso-width-relative:page;mso-height-relative:page;" fillcolor="#FF0000" filled="f" o:preferrelative="t" stroked="t" coordsize="21600,21600">
            <v:path/>
            <v:fill on="f" focussize="0,0"/>
            <v:stroke weight="1.5pt" color="#800000" miterlimit="2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1113" o:spid="_x0000_s1113" style="position:absolute;left:0pt;margin-left:252.6pt;margin-top:144.4pt;height:111.75pt;width:92.25pt;z-index:251678720;mso-width-relative:page;mso-height-relative:page;" filled="f" stroked="t" coordsize="1845,2235" path="m495,0hal600,0hal840,75hal990,255hal1845,225hal1800,930hal1455,1350hal1455,2205hal1140,2235hal840,1905hal0,1725hal165,465hal495,0haxe">
            <v:path/>
            <v:fill on="f" focussize="0,0"/>
            <v:stroke color="#00B0F0"/>
            <v:imagedata o:title=""/>
            <o:lock v:ext="edit" aspectratio="f"/>
          </v:shape>
        </w:pict>
      </w:r>
      <w:r>
        <w:pict>
          <v:group id="组合 37" o:spid="_x0000_s1112" o:spt="203" style="position:absolute;left:0pt;margin-left:503.15pt;margin-top:6.5pt;height:70.4pt;width:58.6pt;z-index:251677696;mso-width-relative:page;mso-height-relative:page;" coordorigin="11365,4873" coordsize="1035,1419" o:gfxdata="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">
            <o:lock v:ext="edit" aspectratio="f"/>
            <v:group id="组合 35" o:spid="_x0000_s1110" o:spt="203" style="position:absolute;left:11365;top:4873;height:1419;width:1035;" coordorigin="11020,4873" coordsize="1380,1864" o:gfxdata="UEsDBAoAAAAAAIdO4kAAAAAAAAAAAAAAAAAEAAAAZHJzL1BLAwQUAAAACACHTuJAqcxu7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X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cxu7b0AAADbAAAADwAAAAAAAAABACAAAAAiAAAAZHJzL2Rvd25yZXYueG1s&#10;UEsBAhQAFAAAAAgAh07iQDMvBZ47AAAAOQAAABUAAAAAAAAAAQAgAAAADAEAAGRycy9ncm91cHNo&#10;YXBleG1sLnhtbFBLBQYAAAAABgAGAGABAADJAwAAAAA=&#10;">
              <o:lock v:ext="edit" aspectratio="f"/>
              <v:rect id="矩形 2" o:spid="_x0000_s1094" o:spt="1" style="position:absolute;left:11020;top:4873;height:1864;width:1380;" fillcolor="#FFFFFF" filled="t" stroked="t" coordsize="21600,21600" o:gfxdata="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fwNibsAAADb&#10;AAAADwAAAAAAAAABACAAAAAiAAAAZHJzL2Rvd25yZXYueG1sUEsBAhQAFAAAAAgAh07iQDMvBZ47&#10;AAAAOQAAABAAAAAAAAAAAQAgAAAACgEAAGRycy9zaGFwZXhtbC54bWxQSwUGAAAAAAYABgBbAQAA&#10;tAMAAAAA&#10;">
                <v:path/>
                <v:fill on="t" focussize="0,0"/>
                <v:stroke weight="1pt" color="#FF00FF" joinstyle="miter"/>
                <v:imagedata o:title=""/>
                <o:lock v:ext="edit" aspectratio="f"/>
              </v:rect>
              <v:group id="组合 34" o:spid="_x0000_s1109" o:spt="203" style="position:absolute;left:11147;top:4954;height:1714;width:1150;" coordorigin="5215,8058" coordsize="1500,2583" o:gfxdata="UEsDBAoAAAAAAIdO4kAAAAAAAAAAAAAAAAAEAAAAZHJzL1BLAwQUAAAACACHTuJAxoDLdr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QT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oDLdr0AAADbAAAADwAAAAAAAAABACAAAAAiAAAAZHJzL2Rvd25yZXYueG1s&#10;UEsBAhQAFAAAAAgAh07iQDMvBZ47AAAAOQAAABUAAAAAAAAAAQAgAAAADAEAAGRycy9ncm91cHNo&#10;YXBleG1sLnhtbFBLBQYAAAAABgAGAGABAADJAwAAAAA=&#10;">
                <o:lock v:ext="edit" aspectratio="f"/>
                <v:shape id="任意多边形 4" o:spid="_x0000_s1095" style="position:absolute;left:5953;top:9999;height:642;width:637;" filled="f" stroked="t" coordsize="660,642" o:gfxdata="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epoQL4A&#10;AADaAAAADwAAAAAAAAABACAAAAAiAAAAZHJzL2Rvd25yZXYueG1sUEsBAhQAFAAAAAgAh07iQDMv&#10;BZ47AAAAOQAAABAAAAAAAAAAAQAgAAAADQEAAGRycy9zaGFwZXhtbC54bWxQSwUGAAAAAAYABgBb&#10;AQAAtwMAAAAA&#10;" path="m0,468l240,552,660,642,375,252,540,0e">
                  <v:fill on="f" focussize="0,0"/>
                  <v:stroke color="#FF00FF" joinstyle="round"/>
                  <v:imagedata o:title=""/>
                  <o:lock v:ext="edit" aspectratio="f"/>
                </v:shape>
                <v:shape id="任意多边形 5" o:spid="_x0000_s1096" style="position:absolute;left:5503;top:9096;height:903;width:450;" fillcolor="#FF0000" filled="t" stroked="t" coordsize="540,903" o:gfxdata="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vFqSLsAAADb&#10;AAAADwAAAAAAAAABACAAAAAiAAAAZHJzL2Rvd25yZXYueG1sUEsBAhQAFAAAAAgAh07iQDMvBZ47&#10;AAAAOQAAABAAAAAAAAAAAQAgAAAACgEAAGRycy9zaGFwZXhtbC54bWxQSwUGAAAAAAYABgBbAQAA&#10;tAMAAAAA&#10;" path="m540,903l0,285,75,0,540,903xe">
                  <v:fill on="t" focussize="0,0"/>
                  <v:stroke color="#FF00FF" joinstyle="round"/>
                  <v:imagedata o:title=""/>
                  <o:lock v:ext="edit" aspectratio="f"/>
                </v:shape>
                <v:group id="组合 33" o:spid="_x0000_s1108" o:spt="203" style="position:absolute;left:5215;top:8058;height:2583;width:1500;" coordorigin="5595,8187" coordsize="1800,2583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<o:lock v:ext="edit" aspectratio="f"/>
                  <v:line id="直接连接符 10" o:spid="_x0000_s1097" o:spt="20" style="position:absolute;left:6480;top:8187;flip:y;height:2562;width:0;" filled="f" stroked="t" coordsize="21600,21600" o:gfxdata="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WCMSL4A&#10;AADbAAAADwAAAAAAAAABACAAAAAiAAAAZHJzL2Rvd25yZXYueG1sUEsBAhQAFAAAAAgAh07iQDMv&#10;BZ47AAAAOQAAABAAAAAAAAAAAQAgAAAADQEAAGRycy9zaGFwZXhtbC54bWxQSwUGAAAAAAYABgBb&#10;AQAAtwMAAAAA&#10;">
                    <v:path arrowok="t"/>
                    <v:fill on="f" focussize="0,0"/>
                    <v:stroke weight="0.5pt" color="#FF00FF" joinstyle="round" endarrow="classic" endarrowwidth="narrow" endarrowlength="long"/>
                    <v:imagedata o:title=""/>
                    <o:lock v:ext="edit" aspectratio="f"/>
                  </v:line>
                  <v:line id="直接连接符 13" o:spid="_x0000_s1098" o:spt="20" style="position:absolute;left:5595;top:10158;height:0;width:1800;" filled="f" stroked="t" coordsize="21600,21600" o:gfxdata="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2epX74A&#10;AADbAAAADwAAAAAAAAABACAAAAAiAAAAZHJzL2Rvd25yZXYueG1sUEsBAhQAFAAAAAgAh07iQDMv&#10;BZ47AAAAOQAAABAAAAAAAAAAAQAgAAAADQEAAGRycy9zaGFwZXhtbC54bWxQSwUGAAAAAAYABgBb&#10;AQAAtwMAAAAA&#10;">
                    <v:path arrowok="t"/>
                    <v:fill on="f" focussize="0,0"/>
                    <v:stroke color="#FF00FF" joinstyle="round"/>
                    <v:imagedata o:title=""/>
                    <o:lock v:ext="edit" aspectratio="f"/>
                  </v:line>
                  <v:shape id="任意多边形 14" o:spid="_x0000_s1099" style="position:absolute;left:5940;top:8880;height:1716;width:540;" filled="f" stroked="t" coordsize="540,1716" o:gfxdata="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BTld7sAAADb&#10;AAAADwAAAAAAAAABACAAAAAiAAAAZHJzL2Rvd25yZXYueG1sUEsBAhQAFAAAAAgAh07iQDMvBZ47&#10;AAAAOQAAABAAAAAAAAAAAQAgAAAACgEAAGRycy9zaGFwZXhtbC54bWxQSwUGAAAAAAYABgBbAQAA&#10;tAMAAAAA&#10;" path="m540,0l75,315,0,624,180,1092,150,1275,180,1470,240,1560,375,1635,540,1716e">
                    <v:fill on="f" focussize="0,0"/>
                    <v:stroke color="#FF00FF" joinstyle="round"/>
                    <v:imagedata o:title=""/>
                    <o:lock v:ext="edit" aspectratio="f"/>
                  </v:shape>
                  <v:shape id="任意多边形 24" o:spid="_x0000_s1100" style="position:absolute;left:6480;top:8895;height:1233;width:615;" filled="f" stroked="t" coordsize="540,1233" o:gfxdata="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cSvmL4A&#10;AADbAAAADwAAAAAAAAABACAAAAAiAAAAZHJzL2Rvd25yZXYueG1sUEsBAhQAFAAAAAgAh07iQDMv&#10;BZ47AAAAOQAAABAAAAAAAAAAAQAgAAAADQEAAGRycy9zaGFwZXhtbC54bWxQSwUGAAAAAAYABgBb&#10;AQAAtwMAAAAA&#10;" path="m540,1233l405,1050,540,453,330,585,0,0e">
                    <v:fill on="f" focussize="0,0"/>
                    <v:stroke color="#FF00FF" joinstyle="round"/>
                    <v:imagedata o:title=""/>
                    <o:lock v:ext="edit" aspectratio="f"/>
                  </v:shape>
                  <v:shape id="任意多边形 26" o:spid="_x0000_s1101" style="position:absolute;left:6075;top:9960;height:195;width:405;" fillcolor="#FF0000" filled="t" stroked="t" coordsize="405,195" o:gfxdata="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c37avQAA&#10;ANsAAAAPAAAAAAAAAAEAIAAAACIAAABkcnMvZG93bnJldi54bWxQSwECFAAUAAAACACHTuJAMy8F&#10;njsAAAA5AAAAEAAAAAAAAAABACAAAAAMAQAAZHJzL3NoYXBleG1sLnhtbFBLBQYAAAAABgAGAFsB&#10;AAC2AwAAAAA=&#10;" path="m405,168l30,0,0,195,405,168xe">
                    <v:fill on="t" focussize="0,0"/>
                    <v:stroke color="#FF00FF" joinstyle="round"/>
                    <v:imagedata o:title=""/>
                    <o:lock v:ext="edit" aspectratio="f"/>
                  </v:shape>
                  <v:shape id="任意多边形 27" o:spid="_x0000_s1102" style="position:absolute;left:6105;top:10128;height:297;width:375;" fillcolor="#FF0000" filled="t" stroked="t" coordsize="375,297" o:gfxdata="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eCyevQAA&#10;ANsAAAAPAAAAAAAAAAEAIAAAACIAAABkcnMvZG93bnJldi54bWxQSwECFAAUAAAACACHTuJAMy8F&#10;njsAAAA5AAAAEAAAAAAAAAABACAAAAAMAQAAZHJzL3NoYXBleG1sLnhtbFBLBQYAAAAABgAGAFsB&#10;AAC2AwAAAAA=&#10;" path="m375,0l0,147,60,297,375,0xe">
                    <v:fill on="t" focussize="0,0"/>
                    <v:stroke color="#FF00FF" joinstyle="round"/>
                    <v:imagedata o:title=""/>
                    <o:lock v:ext="edit" aspectratio="f"/>
                  </v:shape>
                  <v:shape id="任意多边形 28" o:spid="_x0000_s1103" style="position:absolute;left:6315;top:10128;height:477;width:165;" fillcolor="#FF0000" filled="t" stroked="t" coordsize="165,477" o:gfxdata="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3qgCFugAAANsA&#10;AAAPAAAAAAAAAAEAIAAAACIAAABkcnMvZG93bnJldi54bWxQSwECFAAUAAAACACHTuJAMy8FnjsA&#10;AAA5AAAAEAAAAAAAAAABACAAAAAJAQAAZHJzL3NoYXBleG1sLnhtbFBLBQYAAAAABgAGAFsBAACz&#10;AwAAAAA=&#10;" path="m165,0l0,387,165,477,165,0xe">
                    <v:fill on="t" focussize="0,0"/>
                    <v:stroke color="#FF00FF" joinstyle="round"/>
                    <v:imagedata o:title=""/>
                    <o:lock v:ext="edit" aspectratio="f"/>
                  </v:shape>
                  <v:shape id="任意多边形 29" o:spid="_x0000_s1104" style="position:absolute;left:6480;top:10128;height:642;width:765;" fillcolor="#FF0000" filled="t" stroked="t" coordsize="765,642" o:gfxdata="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ogFaGugAAANsA&#10;AAAPAAAAAAAAAAEAIAAAACIAAABkcnMvZG93bnJldi54bWxQSwECFAAUAAAACACHTuJAMy8FnjsA&#10;AAA5AAAAEAAAAAAAAAABACAAAAAJAQAAZHJzL3NoYXBleG1sLnhtbFBLBQYAAAAABgAGAFsBAACz&#10;AwAAAAA=&#10;" path="m0,0l270,567,765,642,0,0xe">
                    <v:fill on="t" focussize="0,0"/>
                    <v:stroke color="#FF00FF" joinstyle="round"/>
                    <v:imagedata o:title=""/>
                    <o:lock v:ext="edit" aspectratio="f"/>
                  </v:shape>
                  <v:shape id="任意多边形 30" o:spid="_x0000_s1105" style="position:absolute;left:6480;top:10128;height:237;width:600;" fillcolor="#FF0000" filled="t" stroked="t" coordsize="600,237" o:gfxdata="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AEMYvQAA&#10;ANsAAAAPAAAAAAAAAAEAIAAAACIAAABkcnMvZG93bnJldi54bWxQSwECFAAUAAAACACHTuJAMy8F&#10;njsAAAA5AAAAEAAAAAAAAAABACAAAAAMAQAAZHJzL3NoYXBleG1sLnhtbFBLBQYAAAAABgAGAFsB&#10;AAC2AwAAAAA=&#10;" path="m0,0l420,237,600,42,0,0xe">
                    <v:fill on="t" focussize="0,0"/>
                    <v:stroke color="#FF00FF" joinstyle="round"/>
                    <v:imagedata o:title=""/>
                    <o:lock v:ext="edit" aspectratio="f"/>
                  </v:shape>
                  <v:shape id="任意多边形 31" o:spid="_x0000_s1106" style="position:absolute;left:6480;top:9372;height:753;width:600;" fillcolor="#FF0000" filled="t" stroked="t" coordsize="600,753" o:gfxdata="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7D4ra/&#10;AAAA2wAAAA8AAAAAAAAAAQAgAAAAIgAAAGRycy9kb3ducmV2LnhtbFBLAQIUABQAAAAIAIdO4kAz&#10;LwWeOwAAADkAAAAQAAAAAAAAAAEAIAAAAA4BAABkcnMvc2hhcGV4bWwueG1sUEsFBgAAAAAGAAYA&#10;WwEAALgDAAAAAA==&#10;" path="m0,753l600,0,465,570,0,753xe">
                    <v:fill on="t" focussize="0,0"/>
                    <v:stroke color="#FF00FF" joinstyle="round"/>
                    <v:imagedata o:title=""/>
                    <o:lock v:ext="edit" aspectratio="f"/>
                  </v:shape>
                  <v:shape id="任意多边形 32" o:spid="_x0000_s1107" style="position:absolute;left:6480;top:8880;height:1248;width:360;" fillcolor="#FF0000" filled="t" stroked="t" coordsize="360,1248" o:gfxdata="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Uab8i/&#10;AAAA2wAAAA8AAAAAAAAAAQAgAAAAIgAAAGRycy9kb3ducmV2LnhtbFBLAQIUABQAAAAIAIdO4kAz&#10;LwWeOwAAADkAAAAQAAAAAAAAAAEAIAAAAA4BAABkcnMvc2hhcGV4bWwueG1sUEsFBgAAAAAGAAYA&#10;WwEAALgDAAAAAA==&#10;" path="m0,1248l360,585,0,0,0,1248xe">
                    <v:fill on="t" focussize="0,0"/>
                    <v:stroke color="#FF00FF" joinstyle="round"/>
                    <v:imagedata o:title=""/>
                    <o:lock v:ext="edit" aspectratio="f"/>
                  </v:shape>
                </v:group>
              </v:group>
            </v:group>
            <v:rect id="矩形 36" o:spid="_x0000_s1111" o:spt="1" style="position:absolute;left:11974;top:4938;height:381;width:389;" fillcolor="#FFFFFF" filled="t" stroked="f" coordsize="21600,21600" o:gfxdata="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hTk97sAAADb&#10;AAAADwAAAAAAAAABACAAAAAiAAAAZHJzL2Rvd25yZXYueG1sUEsBAhQAFAAAAAgAh07iQDMvBZ47&#10;AAAAOQAAABAAAAAAAAAAAQAgAAAACgEAAGRycy9zaGFwZXhtbC54bWxQSwUGAAAAAAYABgBbAQAA&#10;tAMAAAAA&#10;">
              <v:path/>
              <v:fill on="t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2"/>
                      <w:jc w:val="center"/>
                      <w:rPr>
                        <w:color w:val="0000FF"/>
                        <w:sz w:val="21"/>
                        <w:szCs w:val="21"/>
                      </w:rPr>
                    </w:pPr>
                    <w:r>
                      <w:rPr>
                        <w:color w:val="0000FF"/>
                        <w:sz w:val="21"/>
                        <w:szCs w:val="21"/>
                      </w:rPr>
                      <w:t>N</w:t>
                    </w:r>
                  </w:p>
                </w:txbxContent>
              </v:textbox>
            </v:rect>
          </v:group>
        </w:pict>
      </w:r>
      <w:r>
        <w:pict>
          <v:shape id="_x0000_i1032" o:spt="75" type="#_x0000_t75" style="height:323.95pt;width:564.45pt;" filled="f" o:preferrelative="t" stroked="f" coordsize="21600,21600">
            <v:path/>
            <v:fill on="f" focussize="0,0"/>
            <v:stroke on="f"/>
            <v:imagedata r:id="rId4" croptop="8420f" cropright="253f" o:title=""/>
            <o:lock v:ext="edit" aspectratio="t"/>
            <w10:wrap type="none"/>
            <w10:anchorlock/>
          </v:shape>
        </w:pict>
      </w:r>
      <w:r>
        <w:pict>
          <v:shape id="_x0000_s1079" o:spid="_x0000_s1079" o:spt="5" type="#_x0000_t5" style="position:absolute;left:0pt;margin-left:466.8pt;margin-top:290.85pt;height:7.85pt;width:9.05pt;z-index:251665408;mso-width-relative:page;mso-height-relative:page;" fillcolor="#FF0000" filled="f" o:preferrelative="t" stroked="t" coordsize="21600,21600">
            <v:path/>
            <v:fill on="f" focussize="0,0"/>
            <v:stroke weight="1.5pt" color="#800000" miterlimit="2"/>
            <v:imagedata o:title=""/>
            <o:lock v:ext="edit"/>
            <v:textbox>
              <w:txbxContent>
                <w:p/>
              </w:txbxContent>
            </v:textbox>
          </v:shape>
        </w:pict>
      </w:r>
      <w:r>
        <w:pict>
          <v:shape id="_x0000_s1072" o:spid="_x0000_s1072" o:spt="202" type="#_x0000_t202" style="position:absolute;left:0pt;margin-left:484.95pt;margin-top:264.05pt;height:21.75pt;width:146.15pt;z-index:25166336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="宋体" w:cs="Times New Roman"/>
                      <w:color w:val="FFFF00"/>
                      <w:lang w:val="en-US" w:eastAsia="zh-CN"/>
                    </w:rPr>
                  </w:pPr>
                  <w:r>
                    <w:rPr>
                      <w:rFonts w:hint="eastAsia" w:cs="Times New Roman"/>
                      <w:color w:val="FFFF00"/>
                      <w:lang w:val="en-US" w:eastAsia="zh-CN"/>
                    </w:rPr>
                    <w:t>废气监测点位</w:t>
                  </w:r>
                </w:p>
              </w:txbxContent>
            </v:textbox>
          </v:shape>
        </w:pict>
      </w:r>
      <w:r>
        <w:pict>
          <v:shape id="_x0000_s1077" o:spid="_x0000_s1077" o:spt="202" type="#_x0000_t202" style="position:absolute;left:0pt;margin-left:195.45pt;margin-top:332.3pt;height:35.95pt;width:201.6pt;z-index:25166438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default" w:eastAsia="宋体" w:cs="Times New Roman"/>
                      <w:b/>
                      <w:bCs/>
                      <w:color w:val="000000" w:themeColor="text1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cs="Times New Roman"/>
                      <w:b/>
                      <w:bCs/>
                      <w:color w:val="000000" w:themeColor="text1"/>
                      <w:sz w:val="21"/>
                      <w:szCs w:val="21"/>
                      <w:lang w:val="en-US" w:eastAsia="zh-CN"/>
                    </w:rPr>
                    <w:t>附图7：例行监测布点图</w:t>
                  </w:r>
                </w:p>
              </w:txbxContent>
            </v:textbox>
          </v:shape>
        </w:pict>
      </w:r>
    </w:p>
    <w:sectPr>
      <w:pgSz w:w="16838" w:h="11906" w:orient="landscape"/>
      <w:pgMar w:top="1800" w:right="2618" w:bottom="1800" w:left="288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DBmOTg5MmIxYTcxYjFkMzZmYWQ1M2VlZGM1YmUxNzQifQ=="/>
  </w:docVars>
  <w:rsids>
    <w:rsidRoot w:val="00237D57"/>
    <w:rsid w:val="00176EE0"/>
    <w:rsid w:val="001F441D"/>
    <w:rsid w:val="00237D57"/>
    <w:rsid w:val="00266D28"/>
    <w:rsid w:val="002A59CB"/>
    <w:rsid w:val="002B1ECD"/>
    <w:rsid w:val="002D0905"/>
    <w:rsid w:val="0036593B"/>
    <w:rsid w:val="003A6340"/>
    <w:rsid w:val="006961D2"/>
    <w:rsid w:val="009C4FE8"/>
    <w:rsid w:val="009F2DF4"/>
    <w:rsid w:val="00A92B55"/>
    <w:rsid w:val="00BC1F59"/>
    <w:rsid w:val="00BC236A"/>
    <w:rsid w:val="00D74A2D"/>
    <w:rsid w:val="00DC17AB"/>
    <w:rsid w:val="00F727AB"/>
    <w:rsid w:val="05CA273A"/>
    <w:rsid w:val="071A149F"/>
    <w:rsid w:val="075A64AF"/>
    <w:rsid w:val="08FF77F2"/>
    <w:rsid w:val="09937CF0"/>
    <w:rsid w:val="0B5E2F07"/>
    <w:rsid w:val="0C321F3F"/>
    <w:rsid w:val="0C4E401B"/>
    <w:rsid w:val="0DC95A02"/>
    <w:rsid w:val="0E1F5D57"/>
    <w:rsid w:val="0F130CAE"/>
    <w:rsid w:val="101B2BF4"/>
    <w:rsid w:val="1087773C"/>
    <w:rsid w:val="108E7D65"/>
    <w:rsid w:val="117479FE"/>
    <w:rsid w:val="140B18A3"/>
    <w:rsid w:val="1A023DF9"/>
    <w:rsid w:val="1A8643B8"/>
    <w:rsid w:val="1B04226D"/>
    <w:rsid w:val="1D7276EB"/>
    <w:rsid w:val="1E90231B"/>
    <w:rsid w:val="1F58270D"/>
    <w:rsid w:val="21981FC1"/>
    <w:rsid w:val="23C97D5A"/>
    <w:rsid w:val="241E5CD3"/>
    <w:rsid w:val="25253091"/>
    <w:rsid w:val="263475FE"/>
    <w:rsid w:val="27CF19ED"/>
    <w:rsid w:val="2A1262DA"/>
    <w:rsid w:val="2CED6B8B"/>
    <w:rsid w:val="2D2A6FA0"/>
    <w:rsid w:val="2D4A7B39"/>
    <w:rsid w:val="2E19059C"/>
    <w:rsid w:val="2E685538"/>
    <w:rsid w:val="32496DA9"/>
    <w:rsid w:val="345672B2"/>
    <w:rsid w:val="348A1196"/>
    <w:rsid w:val="34D36666"/>
    <w:rsid w:val="35132F06"/>
    <w:rsid w:val="35722F4D"/>
    <w:rsid w:val="35E15D8B"/>
    <w:rsid w:val="379E73FF"/>
    <w:rsid w:val="38262F51"/>
    <w:rsid w:val="38F512A1"/>
    <w:rsid w:val="39D84975"/>
    <w:rsid w:val="3BC6254A"/>
    <w:rsid w:val="3C667DC0"/>
    <w:rsid w:val="3D2E56CD"/>
    <w:rsid w:val="40571DF8"/>
    <w:rsid w:val="4081166C"/>
    <w:rsid w:val="408A0F6C"/>
    <w:rsid w:val="41406E31"/>
    <w:rsid w:val="422E6AE9"/>
    <w:rsid w:val="424A195A"/>
    <w:rsid w:val="445412AD"/>
    <w:rsid w:val="44FF34A7"/>
    <w:rsid w:val="468E063F"/>
    <w:rsid w:val="46EA5535"/>
    <w:rsid w:val="47525B10"/>
    <w:rsid w:val="475F2EBF"/>
    <w:rsid w:val="4ADA5783"/>
    <w:rsid w:val="4C875C43"/>
    <w:rsid w:val="4F073684"/>
    <w:rsid w:val="4F55762B"/>
    <w:rsid w:val="50122A83"/>
    <w:rsid w:val="505F4DFA"/>
    <w:rsid w:val="526A01B2"/>
    <w:rsid w:val="53394028"/>
    <w:rsid w:val="5354379D"/>
    <w:rsid w:val="55A57753"/>
    <w:rsid w:val="574A650F"/>
    <w:rsid w:val="576811B9"/>
    <w:rsid w:val="5814234C"/>
    <w:rsid w:val="581F37ED"/>
    <w:rsid w:val="585654AA"/>
    <w:rsid w:val="59123351"/>
    <w:rsid w:val="5AB83A84"/>
    <w:rsid w:val="5CD10E2D"/>
    <w:rsid w:val="5CDA23D8"/>
    <w:rsid w:val="5D213B63"/>
    <w:rsid w:val="5E581806"/>
    <w:rsid w:val="5E970BC4"/>
    <w:rsid w:val="5F4B4EC7"/>
    <w:rsid w:val="61D67B7D"/>
    <w:rsid w:val="61FE6FF2"/>
    <w:rsid w:val="648B3FB8"/>
    <w:rsid w:val="64BF3E00"/>
    <w:rsid w:val="652065E5"/>
    <w:rsid w:val="65295231"/>
    <w:rsid w:val="654E05C7"/>
    <w:rsid w:val="656071F2"/>
    <w:rsid w:val="668673F2"/>
    <w:rsid w:val="674A4F6E"/>
    <w:rsid w:val="67913C39"/>
    <w:rsid w:val="6A120859"/>
    <w:rsid w:val="6A1B55B6"/>
    <w:rsid w:val="6ABB15B5"/>
    <w:rsid w:val="6B19231D"/>
    <w:rsid w:val="6B5C045C"/>
    <w:rsid w:val="6F3A337D"/>
    <w:rsid w:val="70A461A2"/>
    <w:rsid w:val="72F773E8"/>
    <w:rsid w:val="758D7CA9"/>
    <w:rsid w:val="759C43D3"/>
    <w:rsid w:val="783C41E8"/>
    <w:rsid w:val="78852DA0"/>
    <w:rsid w:val="7B0D52CF"/>
    <w:rsid w:val="7BDA79CF"/>
    <w:rsid w:val="7C456DBB"/>
    <w:rsid w:val="7D017AE8"/>
    <w:rsid w:val="7D2B5D5B"/>
    <w:rsid w:val="7EA1645A"/>
    <w:rsid w:val="7F4107C9"/>
    <w:rsid w:val="7F42276E"/>
    <w:rsid w:val="7FEC1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qFormat/>
    <w:locked/>
    <w:uiPriority w:val="99"/>
    <w:pPr>
      <w:keepNext/>
      <w:outlineLvl w:val="0"/>
    </w:pPr>
    <w:rPr>
      <w:rFonts w:ascii="Times New Roman" w:hAnsi="Times New Roman" w:cs="Times New Roman"/>
      <w:b/>
      <w:bCs/>
      <w:sz w:val="24"/>
      <w:szCs w:val="24"/>
    </w:rPr>
  </w:style>
  <w:style w:type="character" w:default="1" w:styleId="5">
    <w:name w:val="Default Paragraph Font"/>
    <w:semiHidden/>
    <w:qFormat/>
    <w:uiPriority w:val="99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6">
    <w:name w:val="page number"/>
    <w:basedOn w:val="5"/>
    <w:qFormat/>
    <w:uiPriority w:val="99"/>
    <w:rPr>
      <w:rFonts w:cs="Times New Roman"/>
    </w:rPr>
  </w:style>
  <w:style w:type="character" w:customStyle="1" w:styleId="7">
    <w:name w:val="Footer Char"/>
    <w:basedOn w:val="5"/>
    <w:link w:val="3"/>
    <w:semiHidden/>
    <w:qFormat/>
    <w:uiPriority w:val="99"/>
    <w:rPr>
      <w:rFonts w:ascii="Calibri" w:hAnsi="Calibri" w:cs="Calibri"/>
      <w:sz w:val="18"/>
      <w:szCs w:val="18"/>
    </w:rPr>
  </w:style>
  <w:style w:type="paragraph" w:customStyle="1" w:styleId="8">
    <w:name w:val="Char1"/>
    <w:basedOn w:val="1"/>
    <w:qFormat/>
    <w:uiPriority w:val="99"/>
    <w:pPr>
      <w:spacing w:line="360" w:lineRule="auto"/>
      <w:ind w:firstLine="200" w:firstLineChars="200"/>
    </w:pPr>
    <w:rPr>
      <w:rFonts w:ascii="宋体" w:hAnsi="宋体" w:cs="宋体"/>
      <w:sz w:val="24"/>
    </w:rPr>
  </w:style>
  <w:style w:type="paragraph" w:customStyle="1" w:styleId="9">
    <w:name w:val="Char"/>
    <w:basedOn w:val="1"/>
    <w:qFormat/>
    <w:uiPriority w:val="99"/>
    <w:pPr>
      <w:spacing w:line="360" w:lineRule="auto"/>
      <w:ind w:firstLine="200" w:firstLineChars="200"/>
    </w:pPr>
    <w:rPr>
      <w:rFonts w:ascii="宋体" w:hAnsi="宋体" w:cs="宋体"/>
      <w:sz w:val="24"/>
      <w:szCs w:val="24"/>
    </w:rPr>
  </w:style>
  <w:style w:type="paragraph" w:customStyle="1" w:styleId="10">
    <w:name w:val="1标题3级"/>
    <w:basedOn w:val="1"/>
    <w:qFormat/>
    <w:uiPriority w:val="99"/>
    <w:pPr>
      <w:snapToGrid w:val="0"/>
      <w:spacing w:line="360" w:lineRule="auto"/>
    </w:pPr>
    <w:rPr>
      <w:rFonts w:eastAsia="仿宋_GB2312"/>
      <w:sz w:val="28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9"/>
    <customShpInfo spid="_x0000_s1122"/>
    <customShpInfo spid="_x0000_s1087"/>
    <customShpInfo spid="_x0000_s1123"/>
    <customShpInfo spid="_x0000_s1121"/>
    <customShpInfo spid="_x0000_s1120"/>
    <customShpInfo spid="_x0000_s1119"/>
    <customShpInfo spid="_x0000_s1118"/>
    <customShpInfo spid="_x0000_s1068"/>
    <customShpInfo spid="_x0000_s1117"/>
    <customShpInfo spid="_x0000_s1080"/>
    <customShpInfo spid="_x0000_s1058"/>
    <customShpInfo spid="_x0000_s1116"/>
    <customShpInfo spid="_x0000_s1115"/>
    <customShpInfo spid="_x0000_s1114"/>
    <customShpInfo spid="_x0000_s1085"/>
    <customShpInfo spid="_x0000_s1086"/>
    <customShpInfo spid="_x0000_s1090"/>
    <customShpInfo spid="_x0000_s1066"/>
    <customShpInfo spid="_x0000_s1089"/>
    <customShpInfo spid="_x0000_s1081"/>
    <customShpInfo spid="_x0000_s1082"/>
    <customShpInfo spid="_x0000_s1088"/>
    <customShpInfo spid="_x0000_s1083"/>
    <customShpInfo spid="_x0000_s1084"/>
    <customShpInfo spid="_x0000_s1113"/>
    <customShpInfo spid="_x0000_s1094"/>
    <customShpInfo spid="_x0000_s1095"/>
    <customShpInfo spid="_x0000_s1096"/>
    <customShpInfo spid="_x0000_s1097"/>
    <customShpInfo spid="_x0000_s1098"/>
    <customShpInfo spid="_x0000_s1099"/>
    <customShpInfo spid="_x0000_s1100"/>
    <customShpInfo spid="_x0000_s1101"/>
    <customShpInfo spid="_x0000_s1102"/>
    <customShpInfo spid="_x0000_s1103"/>
    <customShpInfo spid="_x0000_s1104"/>
    <customShpInfo spid="_x0000_s1105"/>
    <customShpInfo spid="_x0000_s1106"/>
    <customShpInfo spid="_x0000_s1107"/>
    <customShpInfo spid="_x0000_s1108"/>
    <customShpInfo spid="_x0000_s1109"/>
    <customShpInfo spid="_x0000_s1110"/>
    <customShpInfo spid="_x0000_s1111"/>
    <customShpInfo spid="_x0000_s1112"/>
    <customShpInfo spid="_x0000_s1079"/>
    <customShpInfo spid="_x0000_s1072"/>
    <customShpInfo spid="_x0000_s107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无解</cp:lastModifiedBy>
  <dcterms:modified xsi:type="dcterms:W3CDTF">2023-08-01T08:02:09Z</dcterms:modified>
  <dc:title>类别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AE7A2DE4FCD44185AD06E4ADA3F7D7BF</vt:lpwstr>
  </property>
</Properties>
</file>